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3510B7F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DB21E1">
        <w:rPr>
          <w:b/>
          <w:noProof/>
          <w:sz w:val="24"/>
          <w:lang w:val="sv-SE"/>
        </w:rPr>
        <w:t>S2-26</w:t>
      </w:r>
      <w:r w:rsidR="00A55767" w:rsidRPr="00DB21E1">
        <w:rPr>
          <w:b/>
          <w:noProof/>
          <w:sz w:val="24"/>
          <w:lang w:val="sv-SE"/>
        </w:rPr>
        <w:t>00354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751904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67D76" w:rsidRPr="00E12DE7">
        <w:rPr>
          <w:rFonts w:ascii="Arial" w:hAnsi="Arial" w:cs="Arial" w:hint="eastAsia"/>
          <w:b/>
          <w:lang w:eastAsia="zh-CN"/>
        </w:rPr>
        <w:t>China</w:t>
      </w:r>
      <w:r w:rsidR="00C67D76" w:rsidRPr="00E12DE7">
        <w:rPr>
          <w:rFonts w:ascii="Arial" w:hAnsi="Arial" w:cs="Arial"/>
          <w:b/>
        </w:rPr>
        <w:t xml:space="preserve"> Telecom</w:t>
      </w:r>
    </w:p>
    <w:p w14:paraId="65CE4E4B" w14:textId="328DFA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</w:t>
      </w:r>
      <w:r w:rsidR="00AB1CCA" w:rsidRPr="00E12DE7">
        <w:rPr>
          <w:rFonts w:ascii="Arial" w:hAnsi="Arial" w:cs="Arial"/>
          <w:b/>
        </w:rPr>
        <w:t>#</w:t>
      </w:r>
      <w:r w:rsidR="00C67D76" w:rsidRPr="00E12DE7">
        <w:rPr>
          <w:rFonts w:ascii="Arial" w:hAnsi="Arial" w:cs="Arial"/>
          <w:b/>
        </w:rPr>
        <w:t>11</w:t>
      </w:r>
      <w:r w:rsidR="00D70714" w:rsidRPr="00E12DE7">
        <w:rPr>
          <w:rFonts w:ascii="Arial" w:hAnsi="Arial" w:cs="Arial"/>
          <w:b/>
        </w:rPr>
        <w:t>,</w:t>
      </w:r>
      <w:r w:rsidR="00D70714">
        <w:rPr>
          <w:rFonts w:ascii="Arial" w:hAnsi="Arial" w:cs="Arial"/>
          <w:b/>
        </w:rPr>
        <w:t xml:space="preserve"> bul</w:t>
      </w:r>
      <w:r w:rsidR="00D70714" w:rsidRPr="00E12DE7">
        <w:rPr>
          <w:rFonts w:ascii="Arial" w:hAnsi="Arial" w:cs="Arial"/>
          <w:b/>
        </w:rPr>
        <w:t>let #</w:t>
      </w:r>
      <w:r w:rsidR="00C67D76" w:rsidRPr="00E12DE7">
        <w:rPr>
          <w:rFonts w:ascii="Arial" w:hAnsi="Arial" w:cs="Arial"/>
          <w:b/>
        </w:rPr>
        <w:t>1</w:t>
      </w:r>
      <w:r w:rsidR="00BD6C3A" w:rsidRPr="00E12DE7">
        <w:rPr>
          <w:rFonts w:ascii="Arial" w:hAnsi="Arial" w:cs="Arial"/>
          <w:b/>
        </w:rPr>
        <w:t>]</w:t>
      </w:r>
      <w:r w:rsidR="00AB1CCA" w:rsidRPr="00E12DE7">
        <w:rPr>
          <w:rFonts w:ascii="Arial" w:hAnsi="Arial" w:cs="Arial"/>
          <w:b/>
        </w:rPr>
        <w:t xml:space="preserve"> </w:t>
      </w:r>
      <w:r w:rsidR="00A55767">
        <w:rPr>
          <w:rFonts w:ascii="Arial" w:hAnsi="Arial" w:cs="Arial" w:hint="eastAsia"/>
          <w:b/>
          <w:lang w:eastAsia="zh-CN"/>
        </w:rPr>
        <w:t>Solution</w:t>
      </w:r>
      <w:r w:rsidR="00A55767">
        <w:rPr>
          <w:rFonts w:ascii="Arial" w:hAnsi="Arial" w:cs="Arial"/>
          <w:b/>
        </w:rPr>
        <w:t xml:space="preserve"> for</w:t>
      </w:r>
      <w:r w:rsidR="00954FD9">
        <w:rPr>
          <w:rFonts w:ascii="Arial" w:hAnsi="Arial" w:cs="Arial"/>
          <w:b/>
        </w:rPr>
        <w:t xml:space="preserve"> </w:t>
      </w:r>
      <w:r w:rsidR="006D3C25" w:rsidRPr="00E12DE7">
        <w:rPr>
          <w:rFonts w:ascii="Arial" w:hAnsi="Arial" w:cs="Arial"/>
          <w:b/>
          <w:lang w:eastAsia="zh-CN"/>
        </w:rPr>
        <w:t>untrusted Non-3GPP access</w:t>
      </w:r>
      <w:r w:rsidR="00954FD9">
        <w:rPr>
          <w:rFonts w:ascii="Arial" w:hAnsi="Arial" w:cs="Arial"/>
          <w:b/>
          <w:lang w:eastAsia="zh-CN"/>
        </w:rPr>
        <w:t xml:space="preserve"> in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6C4905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804FD" w:rsidRPr="00EB3934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3434E6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44886">
        <w:rPr>
          <w:rFonts w:ascii="Arial" w:hAnsi="Arial" w:cs="Arial" w:hint="eastAsia"/>
          <w:i/>
          <w:lang w:eastAsia="zh-CN"/>
        </w:rPr>
        <w:t>This</w:t>
      </w:r>
      <w:r w:rsidR="00A44886">
        <w:rPr>
          <w:rFonts w:ascii="Arial" w:hAnsi="Arial" w:cs="Arial"/>
          <w:i/>
        </w:rPr>
        <w:t xml:space="preserve"> paper propose</w:t>
      </w:r>
      <w:r w:rsidR="0033692D">
        <w:rPr>
          <w:rFonts w:ascii="Arial" w:hAnsi="Arial" w:cs="Arial"/>
          <w:i/>
        </w:rPr>
        <w:t>s</w:t>
      </w:r>
      <w:r w:rsidR="00A44886">
        <w:rPr>
          <w:rFonts w:ascii="Arial" w:hAnsi="Arial" w:cs="Arial"/>
          <w:i/>
        </w:rPr>
        <w:t xml:space="preserve"> a solution for KI#11, especially bullet 1.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D3CEDF8" w14:textId="5A55E3E0" w:rsidR="00397FF0" w:rsidRPr="00087033" w:rsidRDefault="00397FF0" w:rsidP="00397FF0">
      <w:pPr>
        <w:pStyle w:val="B1"/>
        <w:ind w:left="0" w:firstLine="0"/>
        <w:rPr>
          <w:iCs/>
          <w:lang w:eastAsia="zh-CN"/>
        </w:rPr>
      </w:pPr>
      <w:r w:rsidRPr="00087033">
        <w:rPr>
          <w:iCs/>
        </w:rPr>
        <w:t xml:space="preserve">This </w:t>
      </w:r>
      <w:r w:rsidRPr="00087033">
        <w:rPr>
          <w:rFonts w:hint="eastAsia"/>
          <w:iCs/>
          <w:lang w:eastAsia="zh-CN"/>
        </w:rPr>
        <w:t>solution</w:t>
      </w:r>
      <w:r w:rsidRPr="00087033">
        <w:rPr>
          <w:iCs/>
        </w:rPr>
        <w:t xml:space="preserve"> </w:t>
      </w:r>
      <w:r w:rsidRPr="00087033">
        <w:rPr>
          <w:iCs/>
          <w:lang w:eastAsia="zh-CN"/>
        </w:rPr>
        <w:t>is for KI#11</w:t>
      </w:r>
      <w:r w:rsidR="00AC135E" w:rsidRPr="00087033">
        <w:rPr>
          <w:iCs/>
          <w:lang w:eastAsia="zh-CN"/>
        </w:rPr>
        <w:t xml:space="preserve">, </w:t>
      </w:r>
      <w:r w:rsidR="00AC135E" w:rsidRPr="00087033">
        <w:rPr>
          <w:rFonts w:hint="eastAsia"/>
          <w:iCs/>
          <w:lang w:eastAsia="zh-CN"/>
        </w:rPr>
        <w:t>especially</w:t>
      </w:r>
      <w:r w:rsidR="00AC135E" w:rsidRPr="00087033">
        <w:rPr>
          <w:iCs/>
          <w:lang w:eastAsia="zh-CN"/>
        </w:rPr>
        <w:t xml:space="preserve"> for bullet 1</w:t>
      </w:r>
      <w:r w:rsidR="00B35A30">
        <w:rPr>
          <w:iCs/>
          <w:lang w:eastAsia="zh-CN"/>
        </w:rPr>
        <w:t>. The following key issue has been captured in TR23.801-01</w:t>
      </w:r>
      <w:r w:rsidR="00AC135E" w:rsidRPr="00087033">
        <w:rPr>
          <w:iCs/>
          <w:lang w:eastAsia="zh-CN"/>
        </w:rPr>
        <w:t>:</w:t>
      </w:r>
    </w:p>
    <w:p w14:paraId="266BB0E1" w14:textId="270E4A37" w:rsidR="00AC135E" w:rsidRDefault="00AC135E" w:rsidP="00087033">
      <w:pPr>
        <w:pStyle w:val="B1"/>
        <w:numPr>
          <w:ilvl w:val="0"/>
          <w:numId w:val="3"/>
        </w:numPr>
        <w:ind w:left="641" w:hanging="357"/>
      </w:pPr>
      <w:r>
        <w:t>Study how to support untrusted non-3GPP access in 6G System architecture.</w:t>
      </w:r>
    </w:p>
    <w:p w14:paraId="50A909AD" w14:textId="7FE513A0" w:rsidR="00607F1B" w:rsidRDefault="00232FEA" w:rsidP="00607F1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support</w:t>
      </w:r>
      <w:r w:rsidR="00607F1B">
        <w:rPr>
          <w:lang w:eastAsia="zh-CN"/>
        </w:rPr>
        <w:t xml:space="preserve"> </w:t>
      </w:r>
      <w:r>
        <w:rPr>
          <w:lang w:eastAsia="zh-CN"/>
        </w:rPr>
        <w:t xml:space="preserve">untrusted non-3GPP access system architecture, a set of comprehensive </w:t>
      </w:r>
      <w:r w:rsidR="00607F1B" w:rsidRPr="002866A3">
        <w:rPr>
          <w:lang w:eastAsia="zh-CN"/>
        </w:rPr>
        <w:t>system architecture</w:t>
      </w:r>
      <w:r w:rsidR="00607F1B">
        <w:rPr>
          <w:lang w:eastAsia="zh-CN"/>
        </w:rPr>
        <w:t>s</w:t>
      </w:r>
      <w:r w:rsidR="00607F1B" w:rsidRPr="002866A3">
        <w:rPr>
          <w:lang w:eastAsia="zh-CN"/>
        </w:rPr>
        <w:t xml:space="preserve"> and signal</w:t>
      </w:r>
      <w:r w:rsidR="00607F1B">
        <w:rPr>
          <w:lang w:eastAsia="zh-CN"/>
        </w:rPr>
        <w:t>l</w:t>
      </w:r>
      <w:r w:rsidR="00607F1B" w:rsidRPr="002866A3">
        <w:rPr>
          <w:lang w:eastAsia="zh-CN"/>
        </w:rPr>
        <w:t>ing pr</w:t>
      </w:r>
      <w:r w:rsidR="00607F1B">
        <w:rPr>
          <w:lang w:eastAsia="zh-CN"/>
        </w:rPr>
        <w:t xml:space="preserve">ocedures </w:t>
      </w:r>
      <w:r w:rsidR="00607F1B" w:rsidRPr="00814BA6">
        <w:rPr>
          <w:lang w:eastAsia="zh-CN"/>
        </w:rPr>
        <w:t>have been</w:t>
      </w:r>
      <w:r w:rsidR="00607F1B">
        <w:rPr>
          <w:lang w:eastAsia="zh-CN"/>
        </w:rPr>
        <w:t xml:space="preserve"> standardized</w:t>
      </w:r>
      <w:r w:rsidR="00607F1B">
        <w:rPr>
          <w:lang w:eastAsia="zh-CN"/>
        </w:rPr>
        <w:t>.</w:t>
      </w:r>
      <w:r w:rsidR="00607F1B" w:rsidRPr="00607F1B">
        <w:rPr>
          <w:lang w:eastAsia="zh-CN"/>
        </w:rPr>
        <w:t xml:space="preserve"> </w:t>
      </w:r>
      <w:r w:rsidR="00607F1B">
        <w:rPr>
          <w:lang w:eastAsia="zh-CN"/>
        </w:rPr>
        <w:t xml:space="preserve">However, </w:t>
      </w:r>
      <w:r w:rsidR="00607F1B" w:rsidRPr="00E378FB">
        <w:rPr>
          <w:lang w:eastAsia="zh-CN"/>
        </w:rPr>
        <w:t>due to the high cost associated with implementing such complex architectures and the limited commercial use cases currently available, the large-scale deployment of non-3GPP access in 5G faces challenges in terms of both device and network support</w:t>
      </w:r>
      <w:r w:rsidR="00607F1B">
        <w:rPr>
          <w:lang w:eastAsia="zh-CN"/>
        </w:rPr>
        <w:t xml:space="preserve">. </w:t>
      </w:r>
      <w:r w:rsidR="00607F1B" w:rsidRPr="00E378FB">
        <w:rPr>
          <w:lang w:eastAsia="zh-CN"/>
        </w:rPr>
        <w:t>Consequently, a more streamlined and cost-effective solution for non-3GPP access is needed.</w:t>
      </w:r>
    </w:p>
    <w:p w14:paraId="757510B1" w14:textId="34C90570" w:rsidR="00AC135E" w:rsidRPr="00397FF0" w:rsidRDefault="00810BD9" w:rsidP="00B35A30">
      <w:pPr>
        <w:rPr>
          <w:iCs/>
          <w:color w:val="0070C0"/>
        </w:rPr>
      </w:pPr>
      <w:r>
        <w:rPr>
          <w:lang w:eastAsia="zh-CN"/>
        </w:rPr>
        <w:t>C</w:t>
      </w:r>
      <w:r w:rsidR="00607F1B">
        <w:rPr>
          <w:lang w:eastAsia="zh-CN"/>
        </w:rPr>
        <w:t xml:space="preserve">onsiders </w:t>
      </w:r>
      <w:r>
        <w:rPr>
          <w:lang w:eastAsia="zh-CN"/>
        </w:rPr>
        <w:t>the challenge faced in 5G, this solution pr</w:t>
      </w:r>
      <w:r w:rsidR="00BD1156">
        <w:rPr>
          <w:lang w:eastAsia="zh-CN"/>
        </w:rPr>
        <w:t>oposes</w:t>
      </w:r>
      <w:r w:rsidR="002A5C87">
        <w:rPr>
          <w:lang w:eastAsia="zh-CN"/>
        </w:rPr>
        <w:t xml:space="preserve"> a new Non-3GPP Gateway Funtion (N3GF) reusing some functionalities of ePDG which</w:t>
      </w:r>
      <w:r>
        <w:rPr>
          <w:lang w:eastAsia="zh-CN"/>
        </w:rPr>
        <w:t xml:space="preserve"> has been successfully deployed because of the commercial use case of VoWiFi</w:t>
      </w:r>
      <w:r w:rsidR="002A5C87">
        <w:rPr>
          <w:lang w:eastAsia="zh-CN"/>
        </w:rPr>
        <w:t xml:space="preserve"> in 4G</w:t>
      </w:r>
      <w:r>
        <w:rPr>
          <w:lang w:eastAsia="zh-CN"/>
        </w:rPr>
        <w:t>.</w:t>
      </w:r>
      <w:r w:rsidR="002A5C87">
        <w:rPr>
          <w:lang w:eastAsia="zh-CN"/>
        </w:rPr>
        <w:t xml:space="preserve"> Similar with ePDG, N3GF in this solution acts as a security gateway and also a IPSec tunnel termination</w:t>
      </w:r>
      <w:r w:rsidR="00855836">
        <w:rPr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24D0F24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 w:rsidR="00AC135E">
              <w:rPr>
                <w:rFonts w:eastAsia="等线"/>
                <w:lang w:eastAsia="zh-CN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F5F34C7" w:rsidR="002518BD" w:rsidRPr="001D0732" w:rsidRDefault="00810BD9" w:rsidP="000E565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214AA5C8" w:rsidR="0036775E" w:rsidRDefault="0036775E" w:rsidP="0036775E">
      <w:pPr>
        <w:pStyle w:val="2"/>
      </w:pPr>
      <w:r w:rsidRPr="008856AB">
        <w:lastRenderedPageBreak/>
        <w:t>6.X</w:t>
      </w:r>
      <w:r w:rsidRPr="008856AB">
        <w:tab/>
        <w:t>Solutions to KI#</w:t>
      </w:r>
      <w:r w:rsidR="00E47B30">
        <w:t>11</w:t>
      </w:r>
    </w:p>
    <w:p w14:paraId="0BDF35F2" w14:textId="6298E298" w:rsidR="0036775E" w:rsidRPr="001D0732" w:rsidRDefault="0036775E" w:rsidP="0036775E">
      <w:pPr>
        <w:pStyle w:val="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6.X.Y</w:t>
      </w:r>
      <w:r w:rsidRPr="001D0732">
        <w:tab/>
        <w:t>Solution #</w:t>
      </w:r>
      <w:r w:rsidR="00E47B30">
        <w:t>11</w:t>
      </w:r>
      <w:r w:rsidRPr="001D0732">
        <w:t xml:space="preserve">.Y: </w:t>
      </w:r>
      <w:r w:rsidR="008C33A6">
        <w:rPr>
          <w:rFonts w:hint="eastAsia"/>
          <w:lang w:eastAsia="zh-CN"/>
        </w:rPr>
        <w:t>Supporting</w:t>
      </w:r>
      <w:r w:rsidR="008C33A6">
        <w:t xml:space="preserve"> </w:t>
      </w:r>
      <w:r w:rsidR="008C33A6">
        <w:rPr>
          <w:rFonts w:hint="eastAsia"/>
          <w:lang w:eastAsia="zh-CN"/>
        </w:rPr>
        <w:t>o</w:t>
      </w:r>
      <w:r w:rsidR="008C33A6">
        <w:rPr>
          <w:lang w:eastAsia="zh-CN"/>
        </w:rPr>
        <w:t>f untrusted Non-3</w:t>
      </w:r>
      <w:r w:rsidR="008C33A6">
        <w:rPr>
          <w:rFonts w:hint="eastAsia"/>
          <w:lang w:eastAsia="zh-CN"/>
        </w:rPr>
        <w:t>GPP</w:t>
      </w:r>
      <w:r w:rsidR="008C33A6">
        <w:rPr>
          <w:lang w:eastAsia="zh-CN"/>
        </w:rPr>
        <w:t xml:space="preserve"> </w:t>
      </w:r>
      <w:r w:rsidR="008C33A6">
        <w:rPr>
          <w:rFonts w:hint="eastAsia"/>
          <w:lang w:eastAsia="zh-CN"/>
        </w:rPr>
        <w:t>access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34053EE6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BB054A9" w14:textId="20756B71" w:rsidR="002866A3" w:rsidRDefault="002866A3" w:rsidP="0036775E">
      <w:pPr>
        <w:rPr>
          <w:lang w:eastAsia="zh-CN"/>
        </w:rPr>
      </w:pPr>
      <w:bookmarkStart w:id="42" w:name="_Toc500949101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is for the bullet 1 of KI #11, which </w:t>
      </w:r>
      <w:r w:rsidR="00805C1F">
        <w:rPr>
          <w:lang w:eastAsia="zh-CN"/>
        </w:rPr>
        <w:t>aims at</w:t>
      </w:r>
      <w:r>
        <w:rPr>
          <w:lang w:eastAsia="zh-CN"/>
        </w:rPr>
        <w:t xml:space="preserve"> support</w:t>
      </w:r>
      <w:r w:rsidR="00805C1F">
        <w:rPr>
          <w:lang w:eastAsia="zh-CN"/>
        </w:rPr>
        <w:t>ing</w:t>
      </w:r>
      <w:r>
        <w:rPr>
          <w:lang w:eastAsia="zh-CN"/>
        </w:rPr>
        <w:t xml:space="preserve"> untrusted non-3GPP access to 6G. </w:t>
      </w:r>
    </w:p>
    <w:p w14:paraId="71E0ACC4" w14:textId="0C67F33B" w:rsidR="000F42EC" w:rsidRPr="000F42EC" w:rsidRDefault="000F42EC" w:rsidP="0036775E">
      <w:pPr>
        <w:rPr>
          <w:lang w:eastAsia="zh-CN"/>
        </w:rPr>
      </w:pPr>
      <w:r w:rsidRPr="000F42EC">
        <w:rPr>
          <w:lang w:eastAsia="zh-CN"/>
        </w:rPr>
        <w:t>While 5G has standardized architectures for non-3GPP access, its large-scale deployment is hindered by the high implementation costs and limited commercial use cases. This challenge calls for a more streamlined and cost-effective solution to facilitate wider adoption.</w:t>
      </w:r>
    </w:p>
    <w:p w14:paraId="2B50A7BE" w14:textId="6FC34849" w:rsidR="00E47B30" w:rsidRDefault="00A06387" w:rsidP="00E47B30">
      <w:r>
        <w:rPr>
          <w:lang w:eastAsia="zh-CN"/>
        </w:rPr>
        <w:t>In this solution</w:t>
      </w:r>
      <w:r w:rsidR="00E378FB">
        <w:rPr>
          <w:lang w:eastAsia="zh-CN"/>
        </w:rPr>
        <w:t>,</w:t>
      </w:r>
      <w:r>
        <w:rPr>
          <w:lang w:eastAsia="zh-CN"/>
        </w:rPr>
        <w:t xml:space="preserve"> a new network function named N3GF is proposed</w:t>
      </w:r>
      <w:r w:rsidR="00E378FB">
        <w:rPr>
          <w:lang w:eastAsia="zh-CN"/>
        </w:rPr>
        <w:t xml:space="preserve"> </w:t>
      </w:r>
      <w:r w:rsidR="002F6B08">
        <w:rPr>
          <w:lang w:eastAsia="zh-CN"/>
        </w:rPr>
        <w:t xml:space="preserve">to act as a security gateway. </w:t>
      </w:r>
      <w:r w:rsidR="00A312FC">
        <w:rPr>
          <w:lang w:eastAsia="zh-CN"/>
        </w:rPr>
        <w:t>The N3GF reuse</w:t>
      </w:r>
      <w:r w:rsidR="00DA0857">
        <w:rPr>
          <w:lang w:eastAsia="zh-CN"/>
        </w:rPr>
        <w:t>s</w:t>
      </w:r>
      <w:r w:rsidR="00A312FC">
        <w:rPr>
          <w:lang w:eastAsia="zh-CN"/>
        </w:rPr>
        <w:t xml:space="preserve"> some functionalities of </w:t>
      </w:r>
      <w:r w:rsidR="00040D9D">
        <w:rPr>
          <w:lang w:eastAsia="zh-CN"/>
        </w:rPr>
        <w:t>the ePDG, which</w:t>
      </w:r>
      <w:r w:rsidR="00E378FB">
        <w:rPr>
          <w:lang w:eastAsia="zh-CN"/>
        </w:rPr>
        <w:t xml:space="preserve"> had been</w:t>
      </w:r>
      <w:r w:rsidR="00286001">
        <w:rPr>
          <w:lang w:eastAsia="zh-CN"/>
        </w:rPr>
        <w:t xml:space="preserve"> </w:t>
      </w:r>
      <w:r w:rsidR="00E378FB">
        <w:rPr>
          <w:lang w:eastAsia="zh-CN"/>
        </w:rPr>
        <w:t>successfully</w:t>
      </w:r>
      <w:r w:rsidR="00E378FB">
        <w:rPr>
          <w:lang w:eastAsia="zh-CN"/>
        </w:rPr>
        <w:t xml:space="preserve"> </w:t>
      </w:r>
      <w:r w:rsidR="00286001">
        <w:rPr>
          <w:lang w:eastAsia="zh-CN"/>
        </w:rPr>
        <w:t>deployed i</w:t>
      </w:r>
      <w:r w:rsidR="00E378FB">
        <w:rPr>
          <w:lang w:eastAsia="zh-CN"/>
        </w:rPr>
        <w:t>n 4G because of the commercial use case</w:t>
      </w:r>
      <w:r w:rsidR="00286001">
        <w:rPr>
          <w:lang w:eastAsia="zh-CN"/>
        </w:rPr>
        <w:t xml:space="preserve"> of VoWiFi</w:t>
      </w:r>
      <w:r>
        <w:rPr>
          <w:lang w:eastAsia="zh-CN"/>
        </w:rPr>
        <w:t>, e.g. the mechanism of setting up the IPsec tunnel between UE and the ePDG</w:t>
      </w:r>
      <w:r w:rsidR="00286001">
        <w:rPr>
          <w:lang w:eastAsia="zh-CN"/>
        </w:rPr>
        <w:t>.</w:t>
      </w:r>
      <w:r w:rsidR="00DA0E76">
        <w:rPr>
          <w:lang w:eastAsia="zh-CN"/>
        </w:rPr>
        <w:t xml:space="preserve"> </w:t>
      </w:r>
      <w:r w:rsidR="00E47B30">
        <w:t>The following are the high level principles of the proposed solution.</w:t>
      </w:r>
    </w:p>
    <w:p w14:paraId="3E07067B" w14:textId="08E5C01A" w:rsidR="00E47B30" w:rsidRDefault="00D32FB5" w:rsidP="00E47B30">
      <w:pPr>
        <w:pStyle w:val="af2"/>
        <w:numPr>
          <w:ilvl w:val="0"/>
          <w:numId w:val="4"/>
        </w:numPr>
        <w:ind w:left="851" w:firstLineChars="0" w:hanging="284"/>
      </w:pPr>
      <w:r>
        <w:rPr>
          <w:lang w:eastAsia="zh-CN"/>
        </w:rPr>
        <w:t>N3GF</w:t>
      </w:r>
      <w:r w:rsidR="0059508D">
        <w:rPr>
          <w:lang w:eastAsia="zh-CN"/>
        </w:rPr>
        <w:t xml:space="preserve"> </w:t>
      </w:r>
      <w:r w:rsidR="007A340F">
        <w:rPr>
          <w:lang w:eastAsia="zh-CN"/>
        </w:rPr>
        <w:t>m</w:t>
      </w:r>
      <w:r w:rsidR="0059508D">
        <w:rPr>
          <w:lang w:eastAsia="zh-CN"/>
        </w:rPr>
        <w:t>anage</w:t>
      </w:r>
      <w:r w:rsidR="001C28FA">
        <w:rPr>
          <w:lang w:eastAsia="zh-CN"/>
        </w:rPr>
        <w:t xml:space="preserve"> the UE access</w:t>
      </w:r>
      <w:r w:rsidR="0059508D">
        <w:rPr>
          <w:lang w:eastAsia="zh-CN"/>
        </w:rPr>
        <w:t xml:space="preserve"> to</w:t>
      </w:r>
      <w:r w:rsidR="001C28FA">
        <w:rPr>
          <w:lang w:eastAsia="zh-CN"/>
        </w:rPr>
        <w:t xml:space="preserve"> the 6G network via</w:t>
      </w:r>
      <w:r w:rsidR="007A340F">
        <w:rPr>
          <w:lang w:eastAsia="zh-CN"/>
        </w:rPr>
        <w:t xml:space="preserve"> untrusted</w:t>
      </w:r>
      <w:r w:rsidR="001C28FA">
        <w:rPr>
          <w:lang w:eastAsia="zh-CN"/>
        </w:rPr>
        <w:t xml:space="preserve"> non-3GPP access</w:t>
      </w:r>
      <w:r w:rsidR="009E4725">
        <w:rPr>
          <w:lang w:eastAsia="zh-CN"/>
        </w:rPr>
        <w:t>.</w:t>
      </w:r>
    </w:p>
    <w:p w14:paraId="4E7CB16F" w14:textId="1F94E368" w:rsidR="002C0879" w:rsidRDefault="002F6B08" w:rsidP="00E47B30">
      <w:pPr>
        <w:pStyle w:val="af2"/>
        <w:numPr>
          <w:ilvl w:val="0"/>
          <w:numId w:val="4"/>
        </w:numPr>
        <w:ind w:left="851" w:firstLineChars="0" w:hanging="284"/>
      </w:pPr>
      <w:r>
        <w:rPr>
          <w:lang w:eastAsia="zh-CN"/>
        </w:rPr>
        <w:t>N3GF</w:t>
      </w:r>
      <w:r w:rsidR="002C0879">
        <w:rPr>
          <w:lang w:eastAsia="zh-CN"/>
        </w:rPr>
        <w:t xml:space="preserve"> supports the SBI interface to 6G core network</w:t>
      </w:r>
      <w:r w:rsidR="007A340F">
        <w:rPr>
          <w:lang w:eastAsia="zh-CN"/>
        </w:rPr>
        <w:t xml:space="preserve"> to manage the UE authentication and authorisation</w:t>
      </w:r>
      <w:r w:rsidR="000F42EC">
        <w:rPr>
          <w:lang w:eastAsia="zh-CN"/>
        </w:rPr>
        <w:t>,</w:t>
      </w:r>
      <w:r w:rsidR="0068297B">
        <w:rPr>
          <w:lang w:eastAsia="zh-CN"/>
        </w:rPr>
        <w:t xml:space="preserve"> and the session establishment</w:t>
      </w:r>
      <w:r w:rsidR="00A312FC">
        <w:rPr>
          <w:lang w:eastAsia="zh-CN"/>
        </w:rPr>
        <w:t>, and etc</w:t>
      </w:r>
      <w:r w:rsidR="007A340F">
        <w:rPr>
          <w:lang w:eastAsia="zh-CN"/>
        </w:rPr>
        <w:t>.</w:t>
      </w:r>
    </w:p>
    <w:p w14:paraId="0850CE58" w14:textId="77777777" w:rsidR="0036775E" w:rsidRDefault="0036775E" w:rsidP="0036775E">
      <w:pPr>
        <w:pStyle w:val="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7C0F270A" w14:textId="1CC115A6" w:rsidR="009E4725" w:rsidRDefault="009E4725" w:rsidP="00D42226">
      <w:pPr>
        <w:pStyle w:val="B1"/>
        <w:ind w:left="0" w:firstLine="0"/>
        <w:rPr>
          <w:iCs/>
          <w:lang w:eastAsia="zh-CN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9E4725">
        <w:rPr>
          <w:rFonts w:hint="eastAsia"/>
          <w:iCs/>
          <w:lang w:eastAsia="zh-CN"/>
        </w:rPr>
        <w:t>T</w:t>
      </w:r>
      <w:r w:rsidRPr="009E4725">
        <w:rPr>
          <w:iCs/>
          <w:lang w:eastAsia="zh-CN"/>
        </w:rPr>
        <w:t>he following</w:t>
      </w:r>
      <w:r w:rsidR="006D08D0">
        <w:rPr>
          <w:iCs/>
          <w:lang w:eastAsia="zh-CN"/>
        </w:rPr>
        <w:t xml:space="preserve"> are the detailed description of this solution.</w:t>
      </w:r>
    </w:p>
    <w:p w14:paraId="4EE77E90" w14:textId="38DF31E9" w:rsidR="00DA0857" w:rsidRDefault="00661A01" w:rsidP="00C27699">
      <w:pPr>
        <w:pStyle w:val="B1"/>
        <w:ind w:left="0" w:firstLine="0"/>
        <w:rPr>
          <w:iCs/>
          <w:lang w:eastAsia="zh-CN"/>
        </w:rPr>
      </w:pPr>
      <w:r>
        <w:rPr>
          <w:iCs/>
          <w:lang w:eastAsia="zh-CN"/>
        </w:rPr>
        <w:t>ePDG was introduced into 4G</w:t>
      </w:r>
      <w:r w:rsidR="00C27699">
        <w:rPr>
          <w:iCs/>
          <w:lang w:eastAsia="zh-CN"/>
        </w:rPr>
        <w:t xml:space="preserve"> as a security gateway</w:t>
      </w:r>
      <w:r w:rsidR="00DA0857">
        <w:rPr>
          <w:iCs/>
          <w:lang w:eastAsia="zh-CN"/>
        </w:rPr>
        <w:t>.</w:t>
      </w:r>
      <w:r w:rsidR="00F80AB2">
        <w:rPr>
          <w:iCs/>
          <w:lang w:eastAsia="zh-CN"/>
        </w:rPr>
        <w:t xml:space="preserve"> </w:t>
      </w:r>
      <w:r w:rsidR="00C27699" w:rsidRPr="00C27699">
        <w:rPr>
          <w:iCs/>
          <w:lang w:eastAsia="zh-CN"/>
        </w:rPr>
        <w:t>Its core function is to provide secure, seamless connectivity. It acts as an IPsec termination point, establishing an encrypted tunnel with the UE over the untrusted access.</w:t>
      </w:r>
      <w:r w:rsidR="00E71C41">
        <w:rPr>
          <w:iCs/>
          <w:lang w:eastAsia="zh-CN"/>
        </w:rPr>
        <w:t xml:space="preserve"> </w:t>
      </w:r>
    </w:p>
    <w:p w14:paraId="09473E32" w14:textId="42E1CBA2" w:rsidR="00601122" w:rsidRPr="00601122" w:rsidRDefault="00E71C41" w:rsidP="00601122">
      <w:pPr>
        <w:pStyle w:val="B1"/>
        <w:ind w:left="0" w:firstLine="0"/>
        <w:rPr>
          <w:iCs/>
          <w:lang w:eastAsia="zh-CN"/>
        </w:rPr>
      </w:pPr>
      <w:r>
        <w:rPr>
          <w:iCs/>
          <w:lang w:eastAsia="zh-CN"/>
        </w:rPr>
        <w:t>In this solution</w:t>
      </w:r>
      <w:r w:rsidR="00DA0857">
        <w:rPr>
          <w:iCs/>
          <w:lang w:eastAsia="zh-CN"/>
        </w:rPr>
        <w:t>, similar with ePDG</w:t>
      </w:r>
      <w:r>
        <w:rPr>
          <w:iCs/>
          <w:lang w:eastAsia="zh-CN"/>
        </w:rPr>
        <w:t xml:space="preserve">, </w:t>
      </w:r>
      <w:r w:rsidR="00DA0857">
        <w:rPr>
          <w:iCs/>
          <w:lang w:eastAsia="zh-CN"/>
        </w:rPr>
        <w:t>N3GF</w:t>
      </w:r>
      <w:r>
        <w:rPr>
          <w:iCs/>
          <w:lang w:eastAsia="zh-CN"/>
        </w:rPr>
        <w:t xml:space="preserve"> also acts as a gateway between the UE and 6G network, and IPSec tunnel shall be established between it and UE.</w:t>
      </w:r>
      <w:r w:rsidR="00912C9D">
        <w:rPr>
          <w:iCs/>
          <w:lang w:eastAsia="zh-CN"/>
        </w:rPr>
        <w:t xml:space="preserve"> B</w:t>
      </w:r>
      <w:r w:rsidR="00912C9D">
        <w:rPr>
          <w:rFonts w:hint="eastAsia"/>
          <w:iCs/>
          <w:lang w:eastAsia="zh-CN"/>
        </w:rPr>
        <w:t>esides</w:t>
      </w:r>
      <w:r w:rsidR="00912C9D">
        <w:rPr>
          <w:iCs/>
          <w:lang w:eastAsia="zh-CN"/>
        </w:rPr>
        <w:t xml:space="preserve"> that,</w:t>
      </w:r>
      <w:r w:rsidR="00661A01" w:rsidRPr="00661A01">
        <w:rPr>
          <w:iCs/>
          <w:lang w:eastAsia="zh-CN"/>
        </w:rPr>
        <w:t xml:space="preserve"> </w:t>
      </w:r>
      <w:r w:rsidR="00912C9D">
        <w:rPr>
          <w:iCs/>
          <w:lang w:eastAsia="zh-CN"/>
        </w:rPr>
        <w:t>the N3GF also</w:t>
      </w:r>
      <w:r w:rsidR="00661A01" w:rsidRPr="00661A01">
        <w:rPr>
          <w:iCs/>
          <w:lang w:eastAsia="zh-CN"/>
        </w:rPr>
        <w:t xml:space="preserve"> needs to </w:t>
      </w:r>
      <w:r w:rsidR="00C27699">
        <w:rPr>
          <w:iCs/>
          <w:lang w:eastAsia="zh-CN"/>
        </w:rPr>
        <w:t xml:space="preserve">support </w:t>
      </w:r>
      <w:r w:rsidR="00601122" w:rsidRPr="00601122">
        <w:rPr>
          <w:iCs/>
          <w:lang w:eastAsia="zh-CN"/>
        </w:rPr>
        <w:t>the SBI interface to 6G core network to manage the UE authentication and authorisation</w:t>
      </w:r>
      <w:r w:rsidR="00912C9D">
        <w:rPr>
          <w:iCs/>
          <w:lang w:eastAsia="zh-CN"/>
        </w:rPr>
        <w:t xml:space="preserve">, </w:t>
      </w:r>
      <w:r w:rsidR="00601122" w:rsidRPr="00601122">
        <w:rPr>
          <w:iCs/>
          <w:lang w:eastAsia="zh-CN"/>
        </w:rPr>
        <w:t>session establishment</w:t>
      </w:r>
      <w:r w:rsidR="00912C9D">
        <w:rPr>
          <w:iCs/>
          <w:lang w:eastAsia="zh-CN"/>
        </w:rPr>
        <w:t>, etc</w:t>
      </w:r>
      <w:r w:rsidR="00601122" w:rsidRPr="00601122">
        <w:rPr>
          <w:iCs/>
          <w:lang w:eastAsia="zh-CN"/>
        </w:rPr>
        <w:t>.</w:t>
      </w:r>
    </w:p>
    <w:p w14:paraId="472D2567" w14:textId="46EFFC4A" w:rsidR="00C67D76" w:rsidRDefault="00912C9D" w:rsidP="00601122">
      <w:pPr>
        <w:pStyle w:val="B1"/>
        <w:numPr>
          <w:ilvl w:val="0"/>
          <w:numId w:val="5"/>
        </w:numPr>
        <w:rPr>
          <w:iCs/>
        </w:rPr>
      </w:pPr>
      <w:r>
        <w:rPr>
          <w:iCs/>
          <w:lang w:eastAsia="zh-CN"/>
        </w:rPr>
        <w:t>N3GF</w:t>
      </w:r>
      <w:r w:rsidR="00730D1F" w:rsidRPr="00E11D9A">
        <w:rPr>
          <w:iCs/>
        </w:rPr>
        <w:t xml:space="preserve"> </w:t>
      </w:r>
      <w:r w:rsidR="00730D1F" w:rsidRPr="00E11D9A">
        <w:rPr>
          <w:rFonts w:hint="eastAsia"/>
          <w:iCs/>
          <w:lang w:eastAsia="zh-CN"/>
        </w:rPr>
        <w:t>shall</w:t>
      </w:r>
      <w:r w:rsidR="00730D1F" w:rsidRPr="00E11D9A">
        <w:rPr>
          <w:iCs/>
        </w:rPr>
        <w:t xml:space="preserve"> support</w:t>
      </w:r>
      <w:r w:rsidR="00A74DCE" w:rsidRPr="00E11D9A">
        <w:rPr>
          <w:iCs/>
        </w:rPr>
        <w:t xml:space="preserve"> the interface to </w:t>
      </w:r>
      <w:r w:rsidR="00C27699">
        <w:rPr>
          <w:iCs/>
        </w:rPr>
        <w:t xml:space="preserve">6G authentication NF, e.g. </w:t>
      </w:r>
      <w:r w:rsidR="00A74DCE" w:rsidRPr="00E11D9A">
        <w:rPr>
          <w:iCs/>
        </w:rPr>
        <w:t>AUSF</w:t>
      </w:r>
      <w:r w:rsidR="00C27699">
        <w:rPr>
          <w:iCs/>
        </w:rPr>
        <w:t>,</w:t>
      </w:r>
      <w:r w:rsidR="00A74DCE" w:rsidRPr="00E11D9A">
        <w:rPr>
          <w:iCs/>
        </w:rPr>
        <w:t xml:space="preserve"> and perform the authentication and authorisation procedure. To </w:t>
      </w:r>
      <w:r w:rsidR="00E71C41">
        <w:rPr>
          <w:iCs/>
        </w:rPr>
        <w:t>enable the authentication</w:t>
      </w:r>
      <w:r w:rsidR="00A74DCE" w:rsidRPr="00E11D9A">
        <w:rPr>
          <w:iCs/>
        </w:rPr>
        <w:t xml:space="preserve">, the </w:t>
      </w:r>
      <w:r w:rsidR="00AE34F4">
        <w:rPr>
          <w:iCs/>
        </w:rPr>
        <w:t>N3GF</w:t>
      </w:r>
      <w:r w:rsidR="00A74DCE" w:rsidRPr="00E11D9A">
        <w:rPr>
          <w:iCs/>
        </w:rPr>
        <w:t xml:space="preserve"> shall support</w:t>
      </w:r>
      <w:r w:rsidR="00730D1F" w:rsidRPr="00E11D9A">
        <w:rPr>
          <w:iCs/>
        </w:rPr>
        <w:t xml:space="preserve"> the </w:t>
      </w:r>
      <w:r w:rsidR="00C27699">
        <w:rPr>
          <w:iCs/>
        </w:rPr>
        <w:t>selection of</w:t>
      </w:r>
      <w:r w:rsidR="00E71C41">
        <w:rPr>
          <w:iCs/>
        </w:rPr>
        <w:t xml:space="preserve"> the</w:t>
      </w:r>
      <w:r w:rsidR="00C27699">
        <w:rPr>
          <w:iCs/>
        </w:rPr>
        <w:t xml:space="preserve"> authentication NF</w:t>
      </w:r>
      <w:r w:rsidR="00730D1F" w:rsidRPr="00E11D9A">
        <w:rPr>
          <w:iCs/>
        </w:rPr>
        <w:t>,</w:t>
      </w:r>
      <w:r w:rsidR="00E71C41">
        <w:rPr>
          <w:iCs/>
        </w:rPr>
        <w:t xml:space="preserve"> which means that the </w:t>
      </w:r>
      <w:r>
        <w:rPr>
          <w:iCs/>
        </w:rPr>
        <w:t>N3GF</w:t>
      </w:r>
      <w:r w:rsidR="00E71C41">
        <w:rPr>
          <w:iCs/>
        </w:rPr>
        <w:t xml:space="preserve"> shall</w:t>
      </w:r>
      <w:r w:rsidR="00730D1F" w:rsidRPr="00E11D9A">
        <w:rPr>
          <w:iCs/>
        </w:rPr>
        <w:t xml:space="preserve"> utilize the NRF</w:t>
      </w:r>
      <w:r w:rsidR="00C27699">
        <w:rPr>
          <w:iCs/>
        </w:rPr>
        <w:t xml:space="preserve"> mechanism</w:t>
      </w:r>
      <w:r w:rsidR="00730D1F" w:rsidRPr="00E11D9A">
        <w:rPr>
          <w:iCs/>
        </w:rPr>
        <w:t xml:space="preserve"> to discover the AUSF instance unless AUSF information is available by other means, e.g. locally configured on </w:t>
      </w:r>
      <w:r>
        <w:rPr>
          <w:iCs/>
        </w:rPr>
        <w:t>N3GF</w:t>
      </w:r>
      <w:r w:rsidR="00C27699">
        <w:rPr>
          <w:iCs/>
        </w:rPr>
        <w:t>.</w:t>
      </w:r>
    </w:p>
    <w:p w14:paraId="01AAB9D0" w14:textId="2CB96F1A" w:rsidR="005F29C1" w:rsidRPr="00E11D9A" w:rsidRDefault="00912C9D" w:rsidP="00601122">
      <w:pPr>
        <w:pStyle w:val="B1"/>
        <w:numPr>
          <w:ilvl w:val="0"/>
          <w:numId w:val="7"/>
        </w:numPr>
        <w:rPr>
          <w:iCs/>
        </w:rPr>
      </w:pPr>
      <w:r>
        <w:rPr>
          <w:iCs/>
          <w:lang w:eastAsia="zh-CN"/>
        </w:rPr>
        <w:t>N3GF</w:t>
      </w:r>
      <w:r w:rsidR="00CF003A" w:rsidRPr="00E11D9A">
        <w:rPr>
          <w:iCs/>
          <w:lang w:eastAsia="zh-CN"/>
        </w:rPr>
        <w:t xml:space="preserve"> shall support the</w:t>
      </w:r>
      <w:r w:rsidR="00EA4B85">
        <w:rPr>
          <w:iCs/>
          <w:lang w:eastAsia="zh-CN"/>
        </w:rPr>
        <w:t xml:space="preserve"> interface to the session management network function in 6G, e.g. 6G SMF, to enable the session related procedure.</w:t>
      </w:r>
    </w:p>
    <w:p w14:paraId="58DA6FB8" w14:textId="46F849B1" w:rsidR="005D5713" w:rsidRPr="0068297B" w:rsidRDefault="005D5713" w:rsidP="00DD257F">
      <w:pPr>
        <w:rPr>
          <w:lang w:eastAsia="zh-CN"/>
        </w:rPr>
      </w:pPr>
      <w:r w:rsidRPr="0068297B">
        <w:rPr>
          <w:lang w:eastAsia="zh-CN"/>
        </w:rPr>
        <w:t xml:space="preserve">The following figure shows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architecture of untrusted non-3GPP access</w:t>
      </w:r>
      <w:r w:rsidRPr="0068297B">
        <w:rPr>
          <w:lang w:eastAsia="zh-CN"/>
        </w:rPr>
        <w:t>:</w:t>
      </w:r>
    </w:p>
    <w:p w14:paraId="4EFCCCCB" w14:textId="77777777" w:rsidR="005D5713" w:rsidRDefault="005D5713" w:rsidP="0072340F">
      <w:pPr>
        <w:pStyle w:val="af2"/>
        <w:ind w:left="420" w:firstLineChars="0" w:firstLine="0"/>
        <w:jc w:val="center"/>
        <w:rPr>
          <w:lang w:eastAsia="zh-CN"/>
        </w:rPr>
      </w:pPr>
      <w:r>
        <w:rPr>
          <w:lang w:eastAsia="zh-CN"/>
        </w:rPr>
        <w:object w:dxaOrig="8660" w:dyaOrig="2210" w14:anchorId="506BF6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3" type="#_x0000_t75" style="width:433pt;height:110.7pt" o:ole="">
            <v:imagedata r:id="rId8" o:title=""/>
          </v:shape>
          <o:OLEObject Type="Embed" ProgID="Visio.Drawing.15" ShapeID="_x0000_i1083" DrawAspect="Content" ObjectID="_1831053250" r:id="rId9"/>
        </w:object>
      </w:r>
    </w:p>
    <w:p w14:paraId="5349779D" w14:textId="77777777" w:rsidR="005D5713" w:rsidRPr="005D5713" w:rsidRDefault="005D5713" w:rsidP="005D5713">
      <w:pPr>
        <w:pStyle w:val="af2"/>
        <w:keepLines/>
        <w:numPr>
          <w:ilvl w:val="0"/>
          <w:numId w:val="7"/>
        </w:numPr>
        <w:overflowPunct w:val="0"/>
        <w:autoSpaceDE w:val="0"/>
        <w:autoSpaceDN w:val="0"/>
        <w:adjustRightInd w:val="0"/>
        <w:spacing w:after="240"/>
        <w:ind w:firstLineChars="0"/>
        <w:jc w:val="center"/>
        <w:textAlignment w:val="baseline"/>
        <w:rPr>
          <w:rFonts w:ascii="Arial" w:eastAsiaTheme="minorEastAsia" w:hAnsi="Arial"/>
          <w:b/>
          <w:lang w:eastAsia="en-GB"/>
        </w:rPr>
      </w:pPr>
      <w:r w:rsidRPr="005D5713">
        <w:rPr>
          <w:rFonts w:ascii="Arial" w:eastAsiaTheme="minorEastAsia" w:hAnsi="Arial"/>
          <w:b/>
          <w:lang w:eastAsia="en-GB"/>
        </w:rPr>
        <w:t>Figure 6.X.Y.0-1: Architecture for untrusted non-3GPP access</w:t>
      </w:r>
    </w:p>
    <w:p w14:paraId="49458581" w14:textId="77777777" w:rsidR="005D5713" w:rsidRPr="00E71C41" w:rsidRDefault="005D5713" w:rsidP="002C40A2">
      <w:pPr>
        <w:pStyle w:val="EditorsNote"/>
        <w:ind w:left="1021" w:hanging="737"/>
        <w:rPr>
          <w:color w:val="auto"/>
          <w:lang w:eastAsia="zh-CN"/>
        </w:rPr>
      </w:pPr>
      <w:r w:rsidRPr="00E71C41">
        <w:rPr>
          <w:color w:val="auto"/>
          <w:lang w:eastAsia="zh-CN"/>
        </w:rPr>
        <w:t>NOTE:</w:t>
      </w:r>
      <w:r w:rsidRPr="00E71C41">
        <w:rPr>
          <w:color w:val="auto"/>
          <w:lang w:eastAsia="zh-CN"/>
        </w:rPr>
        <w:tab/>
      </w:r>
      <w:r>
        <w:rPr>
          <w:color w:val="auto"/>
          <w:lang w:eastAsia="zh-CN"/>
        </w:rPr>
        <w:t xml:space="preserve">The 6G AUSF, SMF in Fig </w:t>
      </w:r>
      <w:r w:rsidRPr="004D4FF4">
        <w:rPr>
          <w:color w:val="auto"/>
          <w:lang w:eastAsia="zh-CN"/>
        </w:rPr>
        <w:t>6.X.Y.0-1</w:t>
      </w:r>
      <w:r>
        <w:rPr>
          <w:color w:val="auto"/>
          <w:lang w:eastAsia="zh-CN"/>
        </w:rPr>
        <w:t xml:space="preserve"> belongs to the Control Function proposed in S2-2600143, and the 6</w:t>
      </w:r>
      <w:r>
        <w:rPr>
          <w:rFonts w:hint="eastAsia"/>
          <w:color w:val="auto"/>
          <w:lang w:eastAsia="zh-CN"/>
        </w:rPr>
        <w:t>G</w:t>
      </w:r>
      <w:r>
        <w:rPr>
          <w:color w:val="auto"/>
          <w:lang w:eastAsia="zh-CN"/>
        </w:rPr>
        <w:t xml:space="preserve"> UPF belongs to the User Plane Function proposed in S2-2600143</w:t>
      </w:r>
      <w:r w:rsidRPr="00E71C41">
        <w:rPr>
          <w:color w:val="auto"/>
          <w:lang w:eastAsia="zh-CN"/>
        </w:rPr>
        <w:t>.</w:t>
      </w:r>
    </w:p>
    <w:p w14:paraId="579C7B77" w14:textId="77777777" w:rsidR="00730D1F" w:rsidRPr="005D5713" w:rsidRDefault="00730D1F" w:rsidP="005D5713">
      <w:pPr>
        <w:pStyle w:val="B1"/>
        <w:ind w:left="0" w:firstLine="0"/>
        <w:rPr>
          <w:iCs/>
          <w:color w:val="0070C0"/>
        </w:rPr>
      </w:pPr>
    </w:p>
    <w:p w14:paraId="20B4997C" w14:textId="77777777" w:rsidR="0036775E" w:rsidRDefault="0036775E" w:rsidP="0036775E">
      <w:pPr>
        <w:pStyle w:val="4"/>
      </w:pPr>
      <w:r w:rsidRPr="001D0732">
        <w:lastRenderedPageBreak/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bookmarkStart w:id="57" w:name="_Toc326248711"/>
    <w:bookmarkStart w:id="58" w:name="_Toc510604409"/>
    <w:bookmarkStart w:id="59" w:name="_Toc204948596"/>
    <w:bookmarkStart w:id="60" w:name="_Toc204948723"/>
    <w:bookmarkStart w:id="61" w:name="_Toc206752141"/>
    <w:bookmarkStart w:id="62" w:name="_Toc214981702"/>
    <w:bookmarkStart w:id="63" w:name="_Toc214989627"/>
    <w:bookmarkStart w:id="64" w:name="_Toc215056204"/>
    <w:bookmarkStart w:id="65" w:name="_Toc215665851"/>
    <w:p w14:paraId="1F7286C3" w14:textId="4DB539D7" w:rsidR="00C67D76" w:rsidRDefault="005161DF" w:rsidP="00B323C9">
      <w:pPr>
        <w:pStyle w:val="B1"/>
        <w:ind w:left="0" w:firstLine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object w:dxaOrig="10460" w:dyaOrig="4920" w14:anchorId="7A6F52D8">
          <v:shape id="_x0000_i1082" type="#_x0000_t75" style="width:523.1pt;height:245.9pt" o:ole="">
            <v:imagedata r:id="rId10" o:title=""/>
          </v:shape>
          <o:OLEObject Type="Embed" ProgID="Visio.Drawing.15" ShapeID="_x0000_i1082" DrawAspect="Content" ObjectID="_1831053251" r:id="rId11"/>
        </w:object>
      </w:r>
    </w:p>
    <w:p w14:paraId="00E66E70" w14:textId="1E07FEFC" w:rsidR="00971B23" w:rsidRPr="00971B23" w:rsidRDefault="00971B23" w:rsidP="00971B2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en-GB"/>
        </w:rPr>
      </w:pPr>
      <w:bookmarkStart w:id="66" w:name="_CRFigure4_12_2_21"/>
      <w:r w:rsidRPr="00971B23">
        <w:rPr>
          <w:rFonts w:ascii="Arial" w:eastAsiaTheme="minorEastAsia" w:hAnsi="Arial"/>
          <w:b/>
          <w:lang w:eastAsia="en-GB"/>
        </w:rPr>
        <w:t xml:space="preserve">Figure </w:t>
      </w:r>
      <w:bookmarkEnd w:id="66"/>
      <w:r>
        <w:rPr>
          <w:rFonts w:ascii="Arial" w:eastAsiaTheme="minorEastAsia" w:hAnsi="Arial"/>
          <w:b/>
          <w:lang w:eastAsia="en-GB"/>
        </w:rPr>
        <w:t>6.X.Y.2</w:t>
      </w:r>
      <w:r w:rsidRPr="00971B23">
        <w:rPr>
          <w:rFonts w:ascii="Arial" w:eastAsiaTheme="minorEastAsia" w:hAnsi="Arial"/>
          <w:b/>
          <w:lang w:eastAsia="en-GB"/>
        </w:rPr>
        <w:t xml:space="preserve">-1: </w:t>
      </w:r>
      <w:r>
        <w:rPr>
          <w:rFonts w:ascii="Arial" w:eastAsiaTheme="minorEastAsia" w:hAnsi="Arial"/>
          <w:b/>
          <w:lang w:eastAsia="en-GB"/>
        </w:rPr>
        <w:t>Support for</w:t>
      </w:r>
      <w:r w:rsidRPr="00971B23">
        <w:rPr>
          <w:rFonts w:ascii="Arial" w:eastAsiaTheme="minorEastAsia" w:hAnsi="Arial"/>
          <w:b/>
          <w:lang w:eastAsia="en-GB"/>
        </w:rPr>
        <w:t xml:space="preserve"> untrusted non-3GPP access</w:t>
      </w:r>
    </w:p>
    <w:p w14:paraId="3D919DEB" w14:textId="371A871E" w:rsidR="00497707" w:rsidRPr="009E4725" w:rsidRDefault="00B76787" w:rsidP="00311747">
      <w:pPr>
        <w:pStyle w:val="B1"/>
        <w:ind w:left="624" w:hanging="624"/>
        <w:rPr>
          <w:iCs/>
          <w:lang w:eastAsia="zh-CN"/>
        </w:rPr>
      </w:pPr>
      <w:r w:rsidRPr="009E4725">
        <w:rPr>
          <w:rFonts w:hint="eastAsia"/>
          <w:iCs/>
          <w:lang w:eastAsia="zh-CN"/>
        </w:rPr>
        <w:t>S</w:t>
      </w:r>
      <w:r w:rsidR="007535EE" w:rsidRPr="009E4725">
        <w:rPr>
          <w:iCs/>
          <w:lang w:eastAsia="zh-CN"/>
        </w:rPr>
        <w:t>tep 1. The UE connects to an untrusted non-3GPP Access Network with any appropriate authentication procedure and it is assigned an IP address</w:t>
      </w:r>
      <w:r w:rsidR="00947ADE" w:rsidRPr="009E4725">
        <w:rPr>
          <w:iCs/>
          <w:lang w:eastAsia="zh-CN"/>
        </w:rPr>
        <w:t xml:space="preserve">. When the UE decides to attach to 6G network, the UE selects an </w:t>
      </w:r>
      <w:r w:rsidR="00DA0857">
        <w:rPr>
          <w:iCs/>
          <w:lang w:eastAsia="zh-CN"/>
        </w:rPr>
        <w:t>N3GF</w:t>
      </w:r>
      <w:r w:rsidR="00947ADE" w:rsidRPr="009E4725">
        <w:rPr>
          <w:iCs/>
          <w:lang w:eastAsia="zh-CN"/>
        </w:rPr>
        <w:t>.</w:t>
      </w:r>
    </w:p>
    <w:p w14:paraId="472B0074" w14:textId="59421D80" w:rsidR="00B76787" w:rsidRPr="009E4725" w:rsidRDefault="00B76787" w:rsidP="00FA416A">
      <w:pPr>
        <w:pStyle w:val="B1"/>
        <w:ind w:left="624" w:hanging="624"/>
        <w:rPr>
          <w:iCs/>
          <w:lang w:eastAsia="zh-CN"/>
        </w:rPr>
      </w:pPr>
      <w:r w:rsidRPr="009E4725">
        <w:rPr>
          <w:rFonts w:hint="eastAsia"/>
          <w:iCs/>
          <w:lang w:eastAsia="zh-CN"/>
        </w:rPr>
        <w:t>S</w:t>
      </w:r>
      <w:r w:rsidRPr="009E4725">
        <w:rPr>
          <w:iCs/>
          <w:lang w:eastAsia="zh-CN"/>
        </w:rPr>
        <w:t>tep 2</w:t>
      </w:r>
      <w:r w:rsidRPr="009E4725">
        <w:rPr>
          <w:iCs/>
          <w:lang w:eastAsia="zh-CN"/>
        </w:rPr>
        <w:t xml:space="preserve">. </w:t>
      </w:r>
      <w:r w:rsidR="00995997" w:rsidRPr="009E4725">
        <w:rPr>
          <w:rFonts w:hint="eastAsia"/>
          <w:iCs/>
          <w:lang w:eastAsia="zh-CN"/>
        </w:rPr>
        <w:t>The</w:t>
      </w:r>
      <w:r w:rsidR="00995997" w:rsidRPr="009E4725">
        <w:rPr>
          <w:iCs/>
          <w:lang w:eastAsia="zh-CN"/>
        </w:rPr>
        <w:t xml:space="preserve"> UE initiate the IKEv2 tunnel establishment</w:t>
      </w:r>
      <w:r w:rsidR="007544FE" w:rsidRPr="009E4725">
        <w:rPr>
          <w:iCs/>
          <w:lang w:eastAsia="zh-CN"/>
        </w:rPr>
        <w:t xml:space="preserve">. </w:t>
      </w:r>
      <w:r w:rsidR="007544FE" w:rsidRPr="009E4725">
        <w:rPr>
          <w:iCs/>
          <w:lang w:eastAsia="zh-CN"/>
        </w:rPr>
        <w:t xml:space="preserve">The UE and the </w:t>
      </w:r>
      <w:r w:rsidR="00DA0857">
        <w:rPr>
          <w:iCs/>
          <w:lang w:eastAsia="zh-CN"/>
        </w:rPr>
        <w:t>N3GF</w:t>
      </w:r>
      <w:r w:rsidR="007544FE" w:rsidRPr="009E4725">
        <w:rPr>
          <w:iCs/>
          <w:lang w:eastAsia="zh-CN"/>
        </w:rPr>
        <w:t xml:space="preserve"> exchange messages</w:t>
      </w:r>
      <w:r w:rsidR="007544FE" w:rsidRPr="009E4725">
        <w:rPr>
          <w:iCs/>
          <w:lang w:eastAsia="zh-CN"/>
        </w:rPr>
        <w:t xml:space="preserve"> to negotiate the </w:t>
      </w:r>
      <w:r w:rsidR="007544FE" w:rsidRPr="009E4725">
        <w:rPr>
          <w:iCs/>
          <w:lang w:eastAsia="zh-CN"/>
        </w:rPr>
        <w:t>cryptographic algorithms</w:t>
      </w:r>
      <w:r w:rsidR="007544FE" w:rsidRPr="009E4725">
        <w:rPr>
          <w:iCs/>
          <w:lang w:eastAsia="zh-CN"/>
        </w:rPr>
        <w:t xml:space="preserve"> as described in clause 8.2.2 of TS23.402</w:t>
      </w:r>
      <w:r w:rsidR="00995997" w:rsidRPr="009E4725">
        <w:rPr>
          <w:iCs/>
          <w:lang w:eastAsia="zh-CN"/>
        </w:rPr>
        <w:t xml:space="preserve">. </w:t>
      </w:r>
    </w:p>
    <w:p w14:paraId="5F136444" w14:textId="40350FED" w:rsidR="00B76787" w:rsidRDefault="00B76787" w:rsidP="00107042">
      <w:pPr>
        <w:pStyle w:val="B1"/>
        <w:ind w:left="624" w:hanging="624"/>
        <w:rPr>
          <w:iCs/>
          <w:lang w:eastAsia="zh-CN"/>
        </w:rPr>
      </w:pPr>
      <w:r w:rsidRPr="009E4725">
        <w:rPr>
          <w:iCs/>
          <w:lang w:eastAsia="zh-CN"/>
        </w:rPr>
        <w:t xml:space="preserve">Step 3. </w:t>
      </w:r>
      <w:r w:rsidR="00107042" w:rsidRPr="009E4725">
        <w:rPr>
          <w:iCs/>
          <w:lang w:eastAsia="zh-CN"/>
        </w:rPr>
        <w:t xml:space="preserve">UE initiate the authentication procedure. After receiving the request from UE, the </w:t>
      </w:r>
      <w:r w:rsidR="000E5643">
        <w:rPr>
          <w:iCs/>
          <w:lang w:eastAsia="zh-CN"/>
        </w:rPr>
        <w:t>N3GF</w:t>
      </w:r>
      <w:r w:rsidR="00107042" w:rsidRPr="009E4725">
        <w:rPr>
          <w:iCs/>
          <w:lang w:eastAsia="zh-CN"/>
        </w:rPr>
        <w:t xml:space="preserve"> needs to select the AUSF and send the request to AUSF for the following authentication procedure.</w:t>
      </w:r>
    </w:p>
    <w:p w14:paraId="711897D7" w14:textId="0BB33B3C" w:rsidR="000100D2" w:rsidRPr="000100D2" w:rsidRDefault="000100D2" w:rsidP="000100D2">
      <w:pPr>
        <w:pStyle w:val="EditorsNote"/>
        <w:ind w:left="420" w:firstLine="0"/>
        <w:rPr>
          <w:iCs/>
          <w:color w:val="auto"/>
          <w:lang w:eastAsia="zh-CN"/>
        </w:rPr>
      </w:pPr>
      <w:r w:rsidRPr="00E71C41">
        <w:rPr>
          <w:color w:val="auto"/>
          <w:lang w:eastAsia="zh-CN"/>
        </w:rPr>
        <w:t>Editor’s NOTE:</w:t>
      </w:r>
      <w:r w:rsidRPr="00E71C41">
        <w:rPr>
          <w:color w:val="auto"/>
          <w:lang w:eastAsia="zh-CN"/>
        </w:rPr>
        <w:tab/>
        <w:t>The detail of the authentication procedure is FFS and needs to be coordinate with SA3.</w:t>
      </w:r>
    </w:p>
    <w:p w14:paraId="173A0047" w14:textId="549096B8" w:rsidR="00B76787" w:rsidRPr="009E4725" w:rsidRDefault="00B76787" w:rsidP="00B76787">
      <w:pPr>
        <w:pStyle w:val="B1"/>
        <w:ind w:left="0" w:firstLine="0"/>
        <w:rPr>
          <w:iCs/>
          <w:lang w:eastAsia="zh-CN"/>
        </w:rPr>
      </w:pPr>
      <w:r w:rsidRPr="009E4725">
        <w:rPr>
          <w:iCs/>
          <w:lang w:eastAsia="zh-CN"/>
        </w:rPr>
        <w:t>Step 4.</w:t>
      </w:r>
      <w:r w:rsidR="00006C82" w:rsidRPr="009E4725">
        <w:rPr>
          <w:iCs/>
          <w:lang w:eastAsia="zh-CN"/>
        </w:rPr>
        <w:t xml:space="preserve"> </w:t>
      </w:r>
      <w:r w:rsidR="00006C82" w:rsidRPr="009E4725">
        <w:rPr>
          <w:rFonts w:hint="eastAsia"/>
          <w:iCs/>
          <w:lang w:eastAsia="zh-CN"/>
        </w:rPr>
        <w:t>The</w:t>
      </w:r>
      <w:r w:rsidR="00006C82" w:rsidRPr="009E4725">
        <w:rPr>
          <w:iCs/>
          <w:lang w:eastAsia="zh-CN"/>
        </w:rPr>
        <w:t xml:space="preserve"> IPSec SA is established between UE and </w:t>
      </w:r>
      <w:r w:rsidR="000E5643">
        <w:rPr>
          <w:iCs/>
          <w:lang w:eastAsia="zh-CN"/>
        </w:rPr>
        <w:t>N3GF</w:t>
      </w:r>
      <w:r w:rsidR="00006C82" w:rsidRPr="009E4725">
        <w:rPr>
          <w:iCs/>
          <w:lang w:eastAsia="zh-CN"/>
        </w:rPr>
        <w:t xml:space="preserve"> once the authentication in step 3 successes.</w:t>
      </w:r>
    </w:p>
    <w:p w14:paraId="3DD8E7F5" w14:textId="15D43D89" w:rsidR="00B76787" w:rsidRPr="009E4725" w:rsidRDefault="00B76787" w:rsidP="009C2BB6">
      <w:pPr>
        <w:pStyle w:val="B1"/>
        <w:ind w:left="624" w:hanging="624"/>
        <w:rPr>
          <w:rFonts w:hint="eastAsia"/>
          <w:iCs/>
          <w:lang w:eastAsia="zh-CN"/>
        </w:rPr>
      </w:pPr>
      <w:r w:rsidRPr="009E4725">
        <w:rPr>
          <w:iCs/>
          <w:lang w:eastAsia="zh-CN"/>
        </w:rPr>
        <w:t>Step 5.</w:t>
      </w:r>
      <w:r w:rsidR="00006C82" w:rsidRPr="009E4725">
        <w:rPr>
          <w:iCs/>
          <w:lang w:eastAsia="zh-CN"/>
        </w:rPr>
        <w:t xml:space="preserve"> </w:t>
      </w:r>
      <w:r w:rsidR="009C2BB6" w:rsidRPr="009E4725">
        <w:rPr>
          <w:iCs/>
          <w:lang w:eastAsia="zh-CN"/>
        </w:rPr>
        <w:t xml:space="preserve">UE initiate the session establishment procedure. After receiving the request, the </w:t>
      </w:r>
      <w:r w:rsidR="000E5643">
        <w:rPr>
          <w:iCs/>
          <w:lang w:eastAsia="zh-CN"/>
        </w:rPr>
        <w:t>N3GF</w:t>
      </w:r>
      <w:r w:rsidR="009C2BB6" w:rsidRPr="009E4725">
        <w:rPr>
          <w:iCs/>
          <w:lang w:eastAsia="zh-CN"/>
        </w:rPr>
        <w:t xml:space="preserve"> select a</w:t>
      </w:r>
      <w:r w:rsidR="009C2BB6" w:rsidRPr="009E4725">
        <w:rPr>
          <w:rFonts w:hint="eastAsia"/>
          <w:iCs/>
          <w:lang w:eastAsia="zh-CN"/>
        </w:rPr>
        <w:t>n</w:t>
      </w:r>
      <w:r w:rsidR="009C2BB6" w:rsidRPr="009E4725">
        <w:rPr>
          <w:iCs/>
          <w:lang w:eastAsia="zh-CN"/>
        </w:rPr>
        <w:t xml:space="preserve"> appropriate SMF for the session. When the session is established successfully, the user plan tunnel is established between the </w:t>
      </w:r>
      <w:r w:rsidR="000E5643">
        <w:rPr>
          <w:iCs/>
          <w:lang w:eastAsia="zh-CN"/>
        </w:rPr>
        <w:t>N3GF</w:t>
      </w:r>
      <w:r w:rsidR="009C2BB6" w:rsidRPr="009E4725">
        <w:rPr>
          <w:iCs/>
          <w:lang w:eastAsia="zh-CN"/>
        </w:rPr>
        <w:t xml:space="preserve"> and the user plan network function.</w:t>
      </w:r>
    </w:p>
    <w:p w14:paraId="4DBE707F" w14:textId="435DB678" w:rsidR="005161DF" w:rsidRPr="00E71C41" w:rsidRDefault="005161DF" w:rsidP="005161DF">
      <w:pPr>
        <w:pStyle w:val="EditorsNote"/>
        <w:ind w:left="420" w:firstLine="0"/>
        <w:rPr>
          <w:color w:val="auto"/>
          <w:lang w:eastAsia="zh-CN"/>
        </w:rPr>
      </w:pPr>
      <w:r w:rsidRPr="00E71C41">
        <w:rPr>
          <w:color w:val="auto"/>
          <w:lang w:eastAsia="zh-CN"/>
        </w:rPr>
        <w:t>Editor’s NOTE:</w:t>
      </w:r>
      <w:r w:rsidRPr="00E71C41">
        <w:rPr>
          <w:color w:val="auto"/>
          <w:lang w:eastAsia="zh-CN"/>
        </w:rPr>
        <w:tab/>
        <w:t xml:space="preserve">The detail of the </w:t>
      </w:r>
      <w:r>
        <w:rPr>
          <w:rFonts w:hint="eastAsia"/>
          <w:color w:val="auto"/>
          <w:lang w:eastAsia="zh-CN"/>
        </w:rPr>
        <w:t>session</w:t>
      </w:r>
      <w:r>
        <w:rPr>
          <w:color w:val="auto"/>
          <w:lang w:eastAsia="zh-CN"/>
        </w:rPr>
        <w:t xml:space="preserve"> establishment</w:t>
      </w:r>
      <w:r w:rsidRPr="00E71C41">
        <w:rPr>
          <w:color w:val="auto"/>
          <w:lang w:eastAsia="zh-CN"/>
        </w:rPr>
        <w:t xml:space="preserve"> procedure is FFS.</w:t>
      </w:r>
    </w:p>
    <w:p w14:paraId="1AC9CA38" w14:textId="429D65C5" w:rsidR="00497707" w:rsidRPr="005161DF" w:rsidRDefault="00497707" w:rsidP="00A74DCE">
      <w:pPr>
        <w:pStyle w:val="B1"/>
        <w:ind w:left="0" w:firstLine="0"/>
        <w:rPr>
          <w:iCs/>
          <w:color w:val="0070C0"/>
          <w:lang w:eastAsia="zh-CN"/>
        </w:rPr>
      </w:pP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A032FFF" w14:textId="440B6B42" w:rsidR="00C93D83" w:rsidRDefault="00B76C38">
      <w:pPr>
        <w:rPr>
          <w:lang w:eastAsia="zh-CN"/>
        </w:rPr>
      </w:pPr>
      <w:r>
        <w:rPr>
          <w:lang w:eastAsia="zh-CN"/>
        </w:rPr>
        <w:t>N3GF:</w:t>
      </w:r>
      <w:bookmarkStart w:id="67" w:name="_GoBack"/>
      <w:bookmarkEnd w:id="67"/>
    </w:p>
    <w:p w14:paraId="6563F567" w14:textId="33E51CBC" w:rsidR="00B76C38" w:rsidRDefault="00F80AB2" w:rsidP="00A72B31">
      <w:pPr>
        <w:pStyle w:val="af2"/>
        <w:numPr>
          <w:ilvl w:val="0"/>
          <w:numId w:val="8"/>
        </w:numPr>
        <w:ind w:left="568" w:firstLineChars="0" w:hanging="284"/>
        <w:rPr>
          <w:lang w:eastAsia="zh-CN"/>
        </w:rPr>
      </w:pPr>
      <w:r>
        <w:rPr>
          <w:lang w:eastAsia="zh-CN"/>
        </w:rPr>
        <w:t>Support IPSec tunnel establishment.</w:t>
      </w:r>
    </w:p>
    <w:p w14:paraId="778C308F" w14:textId="01F551DF" w:rsidR="00F80AB2" w:rsidRDefault="00F80AB2" w:rsidP="00A72B31">
      <w:pPr>
        <w:pStyle w:val="af2"/>
        <w:numPr>
          <w:ilvl w:val="0"/>
          <w:numId w:val="8"/>
        </w:numPr>
        <w:ind w:left="568" w:firstLineChars="0" w:hanging="284"/>
        <w:rPr>
          <w:lang w:eastAsia="zh-CN"/>
        </w:rPr>
      </w:pPr>
      <w:r>
        <w:rPr>
          <w:lang w:eastAsia="zh-CN"/>
        </w:rPr>
        <w:t>Forward the signalling received from UE and 6G core network.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53357E2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CF6FA" w14:textId="77777777" w:rsidR="00630EA6" w:rsidRDefault="00630EA6">
      <w:r>
        <w:separator/>
      </w:r>
    </w:p>
  </w:endnote>
  <w:endnote w:type="continuationSeparator" w:id="0">
    <w:p w14:paraId="7BECD594" w14:textId="77777777" w:rsidR="00630EA6" w:rsidRDefault="0063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CC213" w14:textId="77777777" w:rsidR="00630EA6" w:rsidRDefault="00630EA6">
      <w:r>
        <w:separator/>
      </w:r>
    </w:p>
  </w:footnote>
  <w:footnote w:type="continuationSeparator" w:id="0">
    <w:p w14:paraId="1A1E9248" w14:textId="77777777" w:rsidR="00630EA6" w:rsidRDefault="00630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46E8A"/>
    <w:multiLevelType w:val="hybridMultilevel"/>
    <w:tmpl w:val="C1C67376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42ADD"/>
    <w:multiLevelType w:val="hybridMultilevel"/>
    <w:tmpl w:val="3F1EC67E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3A13ABF"/>
    <w:multiLevelType w:val="hybridMultilevel"/>
    <w:tmpl w:val="B5AAA898"/>
    <w:lvl w:ilvl="0" w:tplc="39BC6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C4727C"/>
    <w:multiLevelType w:val="hybridMultilevel"/>
    <w:tmpl w:val="EC646258"/>
    <w:lvl w:ilvl="0" w:tplc="0E66C5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A1841A6"/>
    <w:multiLevelType w:val="hybridMultilevel"/>
    <w:tmpl w:val="9D2C0C38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A410019"/>
    <w:multiLevelType w:val="hybridMultilevel"/>
    <w:tmpl w:val="17EAAE94"/>
    <w:lvl w:ilvl="0" w:tplc="7DE8A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A9151A"/>
    <w:multiLevelType w:val="hybridMultilevel"/>
    <w:tmpl w:val="7068E2F8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5CD"/>
    <w:rsid w:val="00006C82"/>
    <w:rsid w:val="000100D2"/>
    <w:rsid w:val="00017AF0"/>
    <w:rsid w:val="00032590"/>
    <w:rsid w:val="000366F9"/>
    <w:rsid w:val="00040D9D"/>
    <w:rsid w:val="0005550E"/>
    <w:rsid w:val="00087033"/>
    <w:rsid w:val="000A05E1"/>
    <w:rsid w:val="000B55FB"/>
    <w:rsid w:val="000B59EB"/>
    <w:rsid w:val="000E5387"/>
    <w:rsid w:val="000E5643"/>
    <w:rsid w:val="000F42EC"/>
    <w:rsid w:val="0010321B"/>
    <w:rsid w:val="0010504F"/>
    <w:rsid w:val="00107042"/>
    <w:rsid w:val="001168AF"/>
    <w:rsid w:val="00131304"/>
    <w:rsid w:val="00134914"/>
    <w:rsid w:val="00147430"/>
    <w:rsid w:val="001604A8"/>
    <w:rsid w:val="00181109"/>
    <w:rsid w:val="0018475D"/>
    <w:rsid w:val="00185549"/>
    <w:rsid w:val="0019361A"/>
    <w:rsid w:val="001937CF"/>
    <w:rsid w:val="001A7FFB"/>
    <w:rsid w:val="001B093A"/>
    <w:rsid w:val="001B412B"/>
    <w:rsid w:val="001B6050"/>
    <w:rsid w:val="001C28FA"/>
    <w:rsid w:val="001C2E09"/>
    <w:rsid w:val="001C35FE"/>
    <w:rsid w:val="001C5CF1"/>
    <w:rsid w:val="001D222C"/>
    <w:rsid w:val="001E0A30"/>
    <w:rsid w:val="00204C87"/>
    <w:rsid w:val="00213C5B"/>
    <w:rsid w:val="00214DF0"/>
    <w:rsid w:val="002328BC"/>
    <w:rsid w:val="00232FEA"/>
    <w:rsid w:val="00243096"/>
    <w:rsid w:val="002474B7"/>
    <w:rsid w:val="002518BD"/>
    <w:rsid w:val="00266561"/>
    <w:rsid w:val="00277711"/>
    <w:rsid w:val="00286001"/>
    <w:rsid w:val="002866A3"/>
    <w:rsid w:val="002943E1"/>
    <w:rsid w:val="002A5C87"/>
    <w:rsid w:val="002B4079"/>
    <w:rsid w:val="002C0879"/>
    <w:rsid w:val="002C0EC7"/>
    <w:rsid w:val="002C40A2"/>
    <w:rsid w:val="002F6B08"/>
    <w:rsid w:val="00311747"/>
    <w:rsid w:val="00313ACB"/>
    <w:rsid w:val="003339E9"/>
    <w:rsid w:val="0033692D"/>
    <w:rsid w:val="00337943"/>
    <w:rsid w:val="0034350D"/>
    <w:rsid w:val="003472ED"/>
    <w:rsid w:val="00362FB8"/>
    <w:rsid w:val="0036775E"/>
    <w:rsid w:val="00370300"/>
    <w:rsid w:val="00375166"/>
    <w:rsid w:val="003804FD"/>
    <w:rsid w:val="00397FF0"/>
    <w:rsid w:val="003B5488"/>
    <w:rsid w:val="003D5D20"/>
    <w:rsid w:val="004054C1"/>
    <w:rsid w:val="00421618"/>
    <w:rsid w:val="0044235F"/>
    <w:rsid w:val="004721C0"/>
    <w:rsid w:val="00491FE5"/>
    <w:rsid w:val="004958E1"/>
    <w:rsid w:val="00497707"/>
    <w:rsid w:val="004D4FF4"/>
    <w:rsid w:val="004E2F92"/>
    <w:rsid w:val="004F1392"/>
    <w:rsid w:val="00512260"/>
    <w:rsid w:val="0051513A"/>
    <w:rsid w:val="005161DF"/>
    <w:rsid w:val="0051688C"/>
    <w:rsid w:val="005644BA"/>
    <w:rsid w:val="00567921"/>
    <w:rsid w:val="00573439"/>
    <w:rsid w:val="005856DF"/>
    <w:rsid w:val="0059508D"/>
    <w:rsid w:val="00596C4E"/>
    <w:rsid w:val="005A53A3"/>
    <w:rsid w:val="005C5CB4"/>
    <w:rsid w:val="005D5713"/>
    <w:rsid w:val="005E5F61"/>
    <w:rsid w:val="005F29C1"/>
    <w:rsid w:val="00601122"/>
    <w:rsid w:val="00607F1B"/>
    <w:rsid w:val="006271DC"/>
    <w:rsid w:val="00630EA6"/>
    <w:rsid w:val="00653E2A"/>
    <w:rsid w:val="00661A01"/>
    <w:rsid w:val="00672A6C"/>
    <w:rsid w:val="006811B3"/>
    <w:rsid w:val="0068297B"/>
    <w:rsid w:val="00690307"/>
    <w:rsid w:val="0069541A"/>
    <w:rsid w:val="006B621B"/>
    <w:rsid w:val="006D08D0"/>
    <w:rsid w:val="006D15C1"/>
    <w:rsid w:val="006D3C25"/>
    <w:rsid w:val="006E6281"/>
    <w:rsid w:val="006F6006"/>
    <w:rsid w:val="00702F19"/>
    <w:rsid w:val="00703111"/>
    <w:rsid w:val="007174D4"/>
    <w:rsid w:val="0072340F"/>
    <w:rsid w:val="00730D1F"/>
    <w:rsid w:val="0073716F"/>
    <w:rsid w:val="007535EE"/>
    <w:rsid w:val="007544FE"/>
    <w:rsid w:val="00763A03"/>
    <w:rsid w:val="00780A06"/>
    <w:rsid w:val="007815B4"/>
    <w:rsid w:val="00785301"/>
    <w:rsid w:val="007933CC"/>
    <w:rsid w:val="00793D77"/>
    <w:rsid w:val="007A340F"/>
    <w:rsid w:val="007C27A1"/>
    <w:rsid w:val="00805C1F"/>
    <w:rsid w:val="00810BD9"/>
    <w:rsid w:val="00814BA6"/>
    <w:rsid w:val="008171CF"/>
    <w:rsid w:val="0082707E"/>
    <w:rsid w:val="00855836"/>
    <w:rsid w:val="00864F66"/>
    <w:rsid w:val="008B493E"/>
    <w:rsid w:val="008B4AAF"/>
    <w:rsid w:val="008B6AC3"/>
    <w:rsid w:val="008C33A6"/>
    <w:rsid w:val="00912C9D"/>
    <w:rsid w:val="009158D2"/>
    <w:rsid w:val="009255E7"/>
    <w:rsid w:val="00947ADE"/>
    <w:rsid w:val="00954FD9"/>
    <w:rsid w:val="00971B23"/>
    <w:rsid w:val="00982BA7"/>
    <w:rsid w:val="00995997"/>
    <w:rsid w:val="00995C58"/>
    <w:rsid w:val="009A21B0"/>
    <w:rsid w:val="009C2BB6"/>
    <w:rsid w:val="009E4725"/>
    <w:rsid w:val="009E5E38"/>
    <w:rsid w:val="00A02DD9"/>
    <w:rsid w:val="00A06387"/>
    <w:rsid w:val="00A119BA"/>
    <w:rsid w:val="00A20256"/>
    <w:rsid w:val="00A312FC"/>
    <w:rsid w:val="00A34787"/>
    <w:rsid w:val="00A36BAD"/>
    <w:rsid w:val="00A44886"/>
    <w:rsid w:val="00A55767"/>
    <w:rsid w:val="00A72B31"/>
    <w:rsid w:val="00A74DCE"/>
    <w:rsid w:val="00A82D21"/>
    <w:rsid w:val="00AA3DBE"/>
    <w:rsid w:val="00AA7E59"/>
    <w:rsid w:val="00AB1CCA"/>
    <w:rsid w:val="00AB2E13"/>
    <w:rsid w:val="00AC135E"/>
    <w:rsid w:val="00AD5A8D"/>
    <w:rsid w:val="00AE34F4"/>
    <w:rsid w:val="00AE35AD"/>
    <w:rsid w:val="00AE77E1"/>
    <w:rsid w:val="00B027C4"/>
    <w:rsid w:val="00B03F3C"/>
    <w:rsid w:val="00B0659A"/>
    <w:rsid w:val="00B10D4F"/>
    <w:rsid w:val="00B27692"/>
    <w:rsid w:val="00B323C9"/>
    <w:rsid w:val="00B35A30"/>
    <w:rsid w:val="00B35E12"/>
    <w:rsid w:val="00B36F25"/>
    <w:rsid w:val="00B41104"/>
    <w:rsid w:val="00B736F8"/>
    <w:rsid w:val="00B76787"/>
    <w:rsid w:val="00B76C38"/>
    <w:rsid w:val="00B8360A"/>
    <w:rsid w:val="00BA4BE2"/>
    <w:rsid w:val="00BB734D"/>
    <w:rsid w:val="00BC5B8D"/>
    <w:rsid w:val="00BD1156"/>
    <w:rsid w:val="00BD1620"/>
    <w:rsid w:val="00BD4449"/>
    <w:rsid w:val="00BD6C3A"/>
    <w:rsid w:val="00BF3721"/>
    <w:rsid w:val="00C03966"/>
    <w:rsid w:val="00C27699"/>
    <w:rsid w:val="00C3241B"/>
    <w:rsid w:val="00C44D05"/>
    <w:rsid w:val="00C57ECD"/>
    <w:rsid w:val="00C601CB"/>
    <w:rsid w:val="00C610D5"/>
    <w:rsid w:val="00C67D76"/>
    <w:rsid w:val="00C86F41"/>
    <w:rsid w:val="00C87441"/>
    <w:rsid w:val="00C93D83"/>
    <w:rsid w:val="00CC4471"/>
    <w:rsid w:val="00CC6403"/>
    <w:rsid w:val="00CD1CAA"/>
    <w:rsid w:val="00CF003A"/>
    <w:rsid w:val="00D03090"/>
    <w:rsid w:val="00D07287"/>
    <w:rsid w:val="00D1312C"/>
    <w:rsid w:val="00D24BB9"/>
    <w:rsid w:val="00D318B2"/>
    <w:rsid w:val="00D32F8F"/>
    <w:rsid w:val="00D32FB5"/>
    <w:rsid w:val="00D42226"/>
    <w:rsid w:val="00D5100A"/>
    <w:rsid w:val="00D55FB4"/>
    <w:rsid w:val="00D560D2"/>
    <w:rsid w:val="00D67200"/>
    <w:rsid w:val="00D70714"/>
    <w:rsid w:val="00D71E86"/>
    <w:rsid w:val="00DA0857"/>
    <w:rsid w:val="00DA0E76"/>
    <w:rsid w:val="00DB21E1"/>
    <w:rsid w:val="00DB282F"/>
    <w:rsid w:val="00DD257F"/>
    <w:rsid w:val="00E018C0"/>
    <w:rsid w:val="00E06393"/>
    <w:rsid w:val="00E11D9A"/>
    <w:rsid w:val="00E12DE7"/>
    <w:rsid w:val="00E1464D"/>
    <w:rsid w:val="00E25D01"/>
    <w:rsid w:val="00E378FB"/>
    <w:rsid w:val="00E47B30"/>
    <w:rsid w:val="00E54C0A"/>
    <w:rsid w:val="00E71C41"/>
    <w:rsid w:val="00E72806"/>
    <w:rsid w:val="00EA4B85"/>
    <w:rsid w:val="00EB3934"/>
    <w:rsid w:val="00EB7C32"/>
    <w:rsid w:val="00EC62D6"/>
    <w:rsid w:val="00F132E0"/>
    <w:rsid w:val="00F16C44"/>
    <w:rsid w:val="00F21090"/>
    <w:rsid w:val="00F30FD1"/>
    <w:rsid w:val="00F3442A"/>
    <w:rsid w:val="00F349B1"/>
    <w:rsid w:val="00F431B2"/>
    <w:rsid w:val="00F57C87"/>
    <w:rsid w:val="00F6525A"/>
    <w:rsid w:val="00F77656"/>
    <w:rsid w:val="00F80AB2"/>
    <w:rsid w:val="00FA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28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E47B30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E71C4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3</Pages>
  <Words>979</Words>
  <Characters>4859</Characters>
  <Application>Microsoft Office Word</Application>
  <DocSecurity>0</DocSecurity>
  <Lines>115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</cp:lastModifiedBy>
  <cp:revision>21</cp:revision>
  <cp:lastPrinted>1900-01-01T05:00:00Z</cp:lastPrinted>
  <dcterms:created xsi:type="dcterms:W3CDTF">2026-01-27T07:53:00Z</dcterms:created>
  <dcterms:modified xsi:type="dcterms:W3CDTF">2026-01-27T12:51:00Z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